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79E3A" w14:textId="31D1552D" w:rsidR="00BA00AB" w:rsidRDefault="00DB4C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ROSEMODRES</w:t>
      </w:r>
      <w:r>
        <w:rPr>
          <w:rFonts w:cs="Times New Roman"/>
          <w:szCs w:val="24"/>
        </w:rPr>
        <w:t xml:space="preserve">       (fl.1461)</w:t>
      </w:r>
    </w:p>
    <w:p w14:paraId="46BD5F43" w14:textId="69FC64DB" w:rsidR="00DB4C2F" w:rsidRDefault="00DB4C2F" w:rsidP="009139A6">
      <w:pPr>
        <w:pStyle w:val="NoSpacing"/>
        <w:rPr>
          <w:rFonts w:cs="Times New Roman"/>
          <w:szCs w:val="24"/>
        </w:rPr>
      </w:pPr>
    </w:p>
    <w:p w14:paraId="12B60565" w14:textId="6BF9B361" w:rsidR="00DB4C2F" w:rsidRDefault="00DB4C2F" w:rsidP="009139A6">
      <w:pPr>
        <w:pStyle w:val="NoSpacing"/>
        <w:rPr>
          <w:rFonts w:cs="Times New Roman"/>
          <w:szCs w:val="24"/>
        </w:rPr>
      </w:pPr>
    </w:p>
    <w:p w14:paraId="65637936" w14:textId="72E71337" w:rsidR="00DB4C2F" w:rsidRDefault="00DB4C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Jun.</w:t>
      </w: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>He was on a commission of the peace for Cornwall.</w:t>
      </w:r>
    </w:p>
    <w:p w14:paraId="25D91B98" w14:textId="2A4FDCE8" w:rsidR="00DB4C2F" w:rsidRDefault="00DB4C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1461-67 p.561)</w:t>
      </w:r>
    </w:p>
    <w:p w14:paraId="54DA8BB1" w14:textId="5F2DF637" w:rsidR="00DB4C2F" w:rsidRDefault="00DB4C2F" w:rsidP="009139A6">
      <w:pPr>
        <w:pStyle w:val="NoSpacing"/>
        <w:rPr>
          <w:rFonts w:cs="Times New Roman"/>
          <w:szCs w:val="24"/>
        </w:rPr>
      </w:pPr>
    </w:p>
    <w:p w14:paraId="014B91EC" w14:textId="4B29BA77" w:rsidR="00DB4C2F" w:rsidRDefault="00DB4C2F" w:rsidP="009139A6">
      <w:pPr>
        <w:pStyle w:val="NoSpacing"/>
        <w:rPr>
          <w:rFonts w:cs="Times New Roman"/>
          <w:szCs w:val="24"/>
        </w:rPr>
      </w:pPr>
    </w:p>
    <w:p w14:paraId="1AE335C2" w14:textId="431DA85E" w:rsidR="00DB4C2F" w:rsidRPr="00DB4C2F" w:rsidRDefault="00DB4C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2023</w:t>
      </w:r>
    </w:p>
    <w:sectPr w:rsidR="00DB4C2F" w:rsidRPr="00DB4C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8BAE2" w14:textId="77777777" w:rsidR="00DB4C2F" w:rsidRDefault="00DB4C2F" w:rsidP="009139A6">
      <w:r>
        <w:separator/>
      </w:r>
    </w:p>
  </w:endnote>
  <w:endnote w:type="continuationSeparator" w:id="0">
    <w:p w14:paraId="2782C452" w14:textId="77777777" w:rsidR="00DB4C2F" w:rsidRDefault="00DB4C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91C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0D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BAB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DD88E" w14:textId="77777777" w:rsidR="00DB4C2F" w:rsidRDefault="00DB4C2F" w:rsidP="009139A6">
      <w:r>
        <w:separator/>
      </w:r>
    </w:p>
  </w:footnote>
  <w:footnote w:type="continuationSeparator" w:id="0">
    <w:p w14:paraId="0F554A6E" w14:textId="77777777" w:rsidR="00DB4C2F" w:rsidRDefault="00DB4C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B6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EDA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EAA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C2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4C2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E3B39"/>
  <w15:chartTrackingRefBased/>
  <w15:docId w15:val="{047D2004-FD11-4FE9-BEE0-B8EA2ED6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2023-04-01T20:17:00Z</dcterms:created>
  <dcterms:modified xsi:type="dcterms:W3CDTF">2023-04-01T20:19:00Z</dcterms:modified>
</cp:coreProperties>
</file>